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C6694" w14:textId="77777777" w:rsidR="0007668A" w:rsidRDefault="0007668A" w:rsidP="0007668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PORTMAN</w:t>
      </w:r>
      <w:r>
        <w:rPr>
          <w:rFonts w:eastAsia="Times New Roman" w:cs="Times New Roman"/>
          <w:szCs w:val="24"/>
        </w:rPr>
        <w:t xml:space="preserve">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fl.1499)</w:t>
      </w:r>
    </w:p>
    <w:p w14:paraId="2B481EAC" w14:textId="77777777" w:rsidR="0007668A" w:rsidRDefault="0007668A" w:rsidP="0007668A">
      <w:pPr>
        <w:pStyle w:val="NoSpacing"/>
        <w:rPr>
          <w:rFonts w:eastAsia="Times New Roman" w:cs="Times New Roman"/>
          <w:szCs w:val="24"/>
        </w:rPr>
      </w:pPr>
    </w:p>
    <w:p w14:paraId="08CD7D56" w14:textId="77777777" w:rsidR="0007668A" w:rsidRDefault="0007668A" w:rsidP="0007668A">
      <w:pPr>
        <w:pStyle w:val="NoSpacing"/>
        <w:rPr>
          <w:rFonts w:eastAsia="Times New Roman" w:cs="Times New Roman"/>
          <w:szCs w:val="24"/>
        </w:rPr>
      </w:pPr>
    </w:p>
    <w:p w14:paraId="4E4DFF58" w14:textId="77777777" w:rsidR="0007668A" w:rsidRDefault="0007668A" w:rsidP="0007668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5 Mar.1499</w:t>
      </w:r>
      <w:r>
        <w:rPr>
          <w:rFonts w:eastAsia="Times New Roman" w:cs="Times New Roman"/>
          <w:szCs w:val="24"/>
        </w:rPr>
        <w:tab/>
        <w:t xml:space="preserve">John </w:t>
      </w:r>
      <w:proofErr w:type="spellStart"/>
      <w:r>
        <w:rPr>
          <w:rFonts w:eastAsia="Times New Roman" w:cs="Times New Roman"/>
          <w:szCs w:val="24"/>
        </w:rPr>
        <w:t>Gnate</w:t>
      </w:r>
      <w:proofErr w:type="spellEnd"/>
      <w:r>
        <w:rPr>
          <w:rFonts w:eastAsia="Times New Roman" w:cs="Times New Roman"/>
          <w:szCs w:val="24"/>
        </w:rPr>
        <w:t xml:space="preserve"> of Ipswich(q.v.) made him a joint executor of his Will.</w:t>
      </w:r>
    </w:p>
    <w:p w14:paraId="2149A82A" w14:textId="77777777" w:rsidR="0007668A" w:rsidRDefault="0007668A" w:rsidP="0007668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(“The Register of John Morton, Archbishop of Canterbury 1486-1500” </w:t>
      </w:r>
      <w:proofErr w:type="spellStart"/>
      <w:r>
        <w:rPr>
          <w:rFonts w:eastAsia="Times New Roman" w:cs="Times New Roman"/>
          <w:szCs w:val="24"/>
        </w:rPr>
        <w:t>vol.III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21C51AE4" w14:textId="77777777" w:rsidR="0007668A" w:rsidRDefault="0007668A" w:rsidP="0007668A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ed. Christopher Harper-Bill, pub. Canterbury and York Society 2000, pp.40-1)</w:t>
      </w:r>
    </w:p>
    <w:p w14:paraId="21A5692F" w14:textId="77777777" w:rsidR="0007668A" w:rsidRDefault="0007668A" w:rsidP="0007668A">
      <w:pPr>
        <w:pStyle w:val="NoSpacing"/>
        <w:rPr>
          <w:rFonts w:eastAsia="Times New Roman" w:cs="Times New Roman"/>
          <w:szCs w:val="24"/>
        </w:rPr>
      </w:pPr>
    </w:p>
    <w:p w14:paraId="61C0E712" w14:textId="77777777" w:rsidR="0007668A" w:rsidRDefault="0007668A" w:rsidP="0007668A">
      <w:pPr>
        <w:pStyle w:val="NoSpacing"/>
        <w:rPr>
          <w:rFonts w:eastAsia="Times New Roman" w:cs="Times New Roman"/>
          <w:szCs w:val="24"/>
        </w:rPr>
      </w:pPr>
    </w:p>
    <w:p w14:paraId="406D83D1" w14:textId="77777777" w:rsidR="0007668A" w:rsidRDefault="0007668A" w:rsidP="0007668A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17 April 2023</w:t>
      </w:r>
    </w:p>
    <w:p w14:paraId="4626086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DC0AC8" w14:textId="77777777" w:rsidR="0007668A" w:rsidRDefault="0007668A" w:rsidP="009139A6">
      <w:r>
        <w:separator/>
      </w:r>
    </w:p>
  </w:endnote>
  <w:endnote w:type="continuationSeparator" w:id="0">
    <w:p w14:paraId="613CDD9F" w14:textId="77777777" w:rsidR="0007668A" w:rsidRDefault="0007668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3622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BA78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97F9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1DBFD9" w14:textId="77777777" w:rsidR="0007668A" w:rsidRDefault="0007668A" w:rsidP="009139A6">
      <w:r>
        <w:separator/>
      </w:r>
    </w:p>
  </w:footnote>
  <w:footnote w:type="continuationSeparator" w:id="0">
    <w:p w14:paraId="5DC919A0" w14:textId="77777777" w:rsidR="0007668A" w:rsidRDefault="0007668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8A83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6875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ADC9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68A"/>
    <w:rsid w:val="000666E0"/>
    <w:rsid w:val="0007668A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048378"/>
  <w15:chartTrackingRefBased/>
  <w15:docId w15:val="{D6372A6A-85B0-42D2-847B-C5CA25513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2023-04-17T15:35:00Z</dcterms:created>
  <dcterms:modified xsi:type="dcterms:W3CDTF">2023-04-17T15:35:00Z</dcterms:modified>
</cp:coreProperties>
</file>